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CDF88" w14:textId="443352CE" w:rsidR="007F438C" w:rsidRPr="002C3BDD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CF678F">
        <w:rPr>
          <w:rFonts w:cs="Arial"/>
          <w:sz w:val="20"/>
          <w:szCs w:val="20"/>
        </w:rPr>
        <w:t>23</w:t>
      </w:r>
      <w:r w:rsidRPr="002C3BDD">
        <w:rPr>
          <w:rFonts w:cs="Arial"/>
          <w:sz w:val="20"/>
          <w:szCs w:val="20"/>
        </w:rPr>
        <w:t>/202</w:t>
      </w:r>
      <w:r w:rsidR="00CF678F">
        <w:rPr>
          <w:rFonts w:cs="Arial"/>
          <w:sz w:val="20"/>
          <w:szCs w:val="20"/>
        </w:rPr>
        <w:t>4</w:t>
      </w:r>
    </w:p>
    <w:p w14:paraId="6888237E" w14:textId="10ABBF7E" w:rsidR="007F438C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CF678F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CF678F">
        <w:rPr>
          <w:rFonts w:cs="Arial"/>
          <w:sz w:val="20"/>
          <w:szCs w:val="20"/>
        </w:rPr>
        <w:t>149</w:t>
      </w:r>
    </w:p>
    <w:p w14:paraId="6291445F" w14:textId="77777777" w:rsidR="007F438C" w:rsidRPr="002C3BDD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  <w:bookmarkStart w:id="0" w:name="_GoBack"/>
      <w:bookmarkEnd w:id="0"/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F34A5" w14:textId="77777777" w:rsidR="00023692" w:rsidRDefault="00023692">
      <w:r>
        <w:separator/>
      </w:r>
    </w:p>
  </w:endnote>
  <w:endnote w:type="continuationSeparator" w:id="0">
    <w:p w14:paraId="2BDE5FA4" w14:textId="77777777" w:rsidR="00023692" w:rsidRDefault="00023692">
      <w:r>
        <w:continuationSeparator/>
      </w:r>
    </w:p>
  </w:endnote>
  <w:endnote w:type="continuationNotice" w:id="1">
    <w:p w14:paraId="041DF1E2" w14:textId="77777777" w:rsidR="007C629B" w:rsidRDefault="007C62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023692" w:rsidRPr="00001218" w:rsidRDefault="00023692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23692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023692" w:rsidRPr="005A785E" w:rsidRDefault="00023692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023692" w:rsidRPr="00A1445A" w:rsidRDefault="00023692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023692" w:rsidRPr="00FC6CF0" w:rsidRDefault="00023692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F2C77" w14:textId="77777777" w:rsidR="00023692" w:rsidRDefault="00023692">
      <w:r>
        <w:separator/>
      </w:r>
    </w:p>
  </w:footnote>
  <w:footnote w:type="continuationSeparator" w:id="0">
    <w:p w14:paraId="24D8E991" w14:textId="77777777" w:rsidR="00023692" w:rsidRDefault="00023692">
      <w:r>
        <w:continuationSeparator/>
      </w:r>
    </w:p>
  </w:footnote>
  <w:footnote w:type="continuationNotice" w:id="1">
    <w:p w14:paraId="617623C0" w14:textId="77777777" w:rsidR="007C629B" w:rsidRDefault="007C62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23692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023692" w:rsidRPr="00A04B00" w:rsidRDefault="00023692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023692" w:rsidRPr="00A04B00" w:rsidRDefault="00023692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023692" w:rsidRPr="00A04B00" w:rsidRDefault="00023692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023692" w:rsidRPr="00C0552D" w:rsidRDefault="00023692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023692" w:rsidRPr="00C0552D" w:rsidRDefault="00023692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023692" w:rsidRPr="00A1445A" w:rsidRDefault="00023692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023692" w:rsidRPr="00A1445A" w:rsidRDefault="00023692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023692" w:rsidRPr="00A1445A" w:rsidRDefault="00023692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023692" w:rsidRDefault="00023692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023692" w:rsidRPr="00A1445A" w:rsidRDefault="0002369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23692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023692" w:rsidRPr="009F4AF4" w:rsidRDefault="00023692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023692" w:rsidRPr="009F4AF4" w:rsidRDefault="00023692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023692" w:rsidRPr="009F4AF4" w:rsidRDefault="00023692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2.08</w:t>
          </w:r>
        </w:p>
      </w:tc>
    </w:tr>
  </w:tbl>
  <w:p w14:paraId="7DE6B521" w14:textId="77777777" w:rsidR="00023692" w:rsidRPr="00FC6CF0" w:rsidRDefault="00023692" w:rsidP="00001218">
    <w:pPr>
      <w:pStyle w:val="Glava"/>
      <w:rPr>
        <w:rFonts w:cs="Arial"/>
        <w:sz w:val="2"/>
        <w:szCs w:val="2"/>
      </w:rPr>
    </w:pPr>
  </w:p>
  <w:p w14:paraId="16BFB5D1" w14:textId="77777777" w:rsidR="00023692" w:rsidRPr="00FC6CF0" w:rsidRDefault="00023692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23692"/>
    <w:rsid w:val="00036A6D"/>
    <w:rsid w:val="000412BC"/>
    <w:rsid w:val="00041EB9"/>
    <w:rsid w:val="00042D0E"/>
    <w:rsid w:val="00046CE2"/>
    <w:rsid w:val="0005065F"/>
    <w:rsid w:val="00053564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12DC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C629B"/>
    <w:rsid w:val="007D302C"/>
    <w:rsid w:val="007D4174"/>
    <w:rsid w:val="007D7574"/>
    <w:rsid w:val="007E0866"/>
    <w:rsid w:val="007E31E3"/>
    <w:rsid w:val="007F34DB"/>
    <w:rsid w:val="007F3757"/>
    <w:rsid w:val="007F438C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46C28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D61B2"/>
    <w:rsid w:val="00CD6CEB"/>
    <w:rsid w:val="00CD7808"/>
    <w:rsid w:val="00CF12FC"/>
    <w:rsid w:val="00CF678F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FA0084-095C-42D5-BC0E-27A98CD17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D53B79C-82D4-4BBC-9551-3E0EE672F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13</cp:revision>
  <cp:lastPrinted>2016-06-20T06:30:00Z</cp:lastPrinted>
  <dcterms:created xsi:type="dcterms:W3CDTF">2018-07-24T11:48:00Z</dcterms:created>
  <dcterms:modified xsi:type="dcterms:W3CDTF">2024-04-04T06:22:00Z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